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06" w:rsidRPr="005B15E3" w:rsidRDefault="00D26806" w:rsidP="00A456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26806" w:rsidRPr="005B15E3" w:rsidRDefault="00D26806" w:rsidP="00A456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Яркуль-Матюшкинского сельсовета</w:t>
      </w:r>
    </w:p>
    <w:p w:rsidR="00D26806" w:rsidRPr="005B15E3" w:rsidRDefault="00D26806" w:rsidP="00A456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:rsidR="00D26806" w:rsidRPr="005B15E3" w:rsidRDefault="00D26806" w:rsidP="00A456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26806" w:rsidRPr="005B15E3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26806" w:rsidRPr="005B15E3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D26806" w:rsidRPr="005B15E3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6806" w:rsidRPr="005B15E3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с.Яркуль-Матюшкино</w:t>
      </w:r>
    </w:p>
    <w:p w:rsidR="00D26806" w:rsidRPr="005B15E3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D26806" w:rsidRPr="005B15E3" w:rsidRDefault="00D26806" w:rsidP="005B15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B15E3">
        <w:rPr>
          <w:rFonts w:ascii="Times New Roman" w:hAnsi="Times New Roman" w:cs="Times New Roman"/>
          <w:sz w:val="28"/>
          <w:szCs w:val="28"/>
        </w:rPr>
        <w:t xml:space="preserve">.06.2013 г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5B15E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B15E3">
        <w:rPr>
          <w:rFonts w:ascii="Times New Roman" w:hAnsi="Times New Roman" w:cs="Times New Roman"/>
          <w:sz w:val="28"/>
          <w:szCs w:val="28"/>
        </w:rPr>
        <w:t xml:space="preserve"> № 26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Об организации приема-передачи дел</w:t>
      </w:r>
    </w:p>
    <w:p w:rsidR="00D26806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и документации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В связи с увольнением по собственному желанию</w:t>
      </w:r>
      <w:r>
        <w:rPr>
          <w:rFonts w:ascii="Times New Roman" w:hAnsi="Times New Roman" w:cs="Times New Roman"/>
          <w:sz w:val="28"/>
          <w:szCs w:val="28"/>
        </w:rPr>
        <w:t xml:space="preserve"> 19</w:t>
      </w:r>
      <w:r w:rsidRPr="005B15E3">
        <w:rPr>
          <w:rFonts w:ascii="Times New Roman" w:hAnsi="Times New Roman" w:cs="Times New Roman"/>
          <w:sz w:val="28"/>
          <w:szCs w:val="28"/>
        </w:rPr>
        <w:t xml:space="preserve"> июня 2013 г. директора МУП «Яркуль-Матюшкинское ЖКХ» Даминова АзатаСафуановича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ПРИКАЗЫВАЮ: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1. Произвести 19 июня 2013 г. прием-передачу дел, товарно-материальных ценностей и основных средств,  находящихся на балансе МУП «Яркуль-Матюшкинское ЖКХ» новому директору МУП «Яркуль-Матюшкинское ЖКХ»Массон Ивану Михайловичу, приступающему  к исполнению своих обязанностей с 20 июня 2013 г.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2. В ходе передачи дел проверить наличие документации, товарно-материальных ценностей и основных средств,  находящихся на балансе МУП «Яркуль-Матюшкинское ЖКХ» и произвести сверку с данными бухгалтерского учета организации.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3. Произвести инвентаризацию, товарно-материальных ценностей и основных средств,  находящихся на балансе МУП «Яркуль-Матюшкинское ЖКХ».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4.Для проведения инвентаризации создать комиссию в следующем составе: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Даминов А.С – директор  МУП «Яркуль-Матюшкинское ЖКХ»,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Массон И.М. – новый директорМУП «Яркуль-Матюшкинское ЖКХ» ,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Проценко М.В. – бухгалтер МУП «Яркуль-Матюшкинское ЖКХ».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8. Все материалы приема-передачи дел и документации оформить надлежащим образом: каждый документ составить в трех экземплярах, подписать членами комиссии по инвентаризации, и передать на рассмотрение главе Яркуль-Матюшкинского сельсовета .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9. Контроль за проведением приема-передачи дел оставляю за собой.</w:t>
      </w: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6806" w:rsidRPr="005B15E3" w:rsidRDefault="00D26806" w:rsidP="00B0676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6806" w:rsidRPr="005B15E3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B15E3">
        <w:rPr>
          <w:rFonts w:ascii="Times New Roman" w:hAnsi="Times New Roman" w:cs="Times New Roman"/>
          <w:sz w:val="28"/>
          <w:szCs w:val="28"/>
        </w:rPr>
        <w:t>Глава Яркуль-Матюшкинского сельсовета</w:t>
      </w:r>
    </w:p>
    <w:p w:rsidR="00D26806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15E3">
        <w:rPr>
          <w:rFonts w:ascii="Times New Roman" w:hAnsi="Times New Roman" w:cs="Times New Roman"/>
          <w:sz w:val="28"/>
          <w:szCs w:val="28"/>
        </w:rPr>
        <w:t>Усть-Тарксого района Новосибирской области                      С.Н.Проценко</w:t>
      </w:r>
    </w:p>
    <w:p w:rsidR="00D26806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806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Ознакомлены:                               Массон И.М.</w:t>
      </w:r>
    </w:p>
    <w:p w:rsidR="00D26806" w:rsidRDefault="00D26806" w:rsidP="005B15E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Проценко М.В.</w:t>
      </w:r>
    </w:p>
    <w:p w:rsidR="00D26806" w:rsidRDefault="00D26806" w:rsidP="003004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Даминов А.С.</w:t>
      </w:r>
      <w:bookmarkEnd w:id="0"/>
    </w:p>
    <w:p w:rsidR="00D26806" w:rsidRPr="00A45680" w:rsidRDefault="00D26806" w:rsidP="003004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6"/>
          <w:szCs w:val="16"/>
        </w:rPr>
        <w:t>Кириенко Н.Х. 26-619</w:t>
      </w:r>
    </w:p>
    <w:sectPr w:rsidR="00D26806" w:rsidRPr="00A45680" w:rsidSect="0030045A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318"/>
    <w:rsid w:val="000074B3"/>
    <w:rsid w:val="00015CE3"/>
    <w:rsid w:val="00020E7F"/>
    <w:rsid w:val="00026B8C"/>
    <w:rsid w:val="0005318E"/>
    <w:rsid w:val="00060489"/>
    <w:rsid w:val="000662F7"/>
    <w:rsid w:val="000A3809"/>
    <w:rsid w:val="000A6D9B"/>
    <w:rsid w:val="000D3DC6"/>
    <w:rsid w:val="000E13D5"/>
    <w:rsid w:val="000E2120"/>
    <w:rsid w:val="000E33CF"/>
    <w:rsid w:val="00111F58"/>
    <w:rsid w:val="001366E0"/>
    <w:rsid w:val="001462A8"/>
    <w:rsid w:val="00155F8D"/>
    <w:rsid w:val="00173B41"/>
    <w:rsid w:val="00182F85"/>
    <w:rsid w:val="0019291B"/>
    <w:rsid w:val="00193C7B"/>
    <w:rsid w:val="001A6E8C"/>
    <w:rsid w:val="001B2FB3"/>
    <w:rsid w:val="001C1BA0"/>
    <w:rsid w:val="001E1AF0"/>
    <w:rsid w:val="001F1775"/>
    <w:rsid w:val="00225A49"/>
    <w:rsid w:val="00227E52"/>
    <w:rsid w:val="002323DC"/>
    <w:rsid w:val="002565DB"/>
    <w:rsid w:val="00293412"/>
    <w:rsid w:val="00294123"/>
    <w:rsid w:val="002950D3"/>
    <w:rsid w:val="002B436A"/>
    <w:rsid w:val="002C2D8F"/>
    <w:rsid w:val="002E6139"/>
    <w:rsid w:val="0030045A"/>
    <w:rsid w:val="00305866"/>
    <w:rsid w:val="00323B42"/>
    <w:rsid w:val="00331F06"/>
    <w:rsid w:val="00334924"/>
    <w:rsid w:val="00361FBE"/>
    <w:rsid w:val="00364372"/>
    <w:rsid w:val="00364CAE"/>
    <w:rsid w:val="00372200"/>
    <w:rsid w:val="00387255"/>
    <w:rsid w:val="003B0B2D"/>
    <w:rsid w:val="003C75EC"/>
    <w:rsid w:val="003D5B30"/>
    <w:rsid w:val="004017FB"/>
    <w:rsid w:val="004164A2"/>
    <w:rsid w:val="0042013C"/>
    <w:rsid w:val="004413CE"/>
    <w:rsid w:val="004523AE"/>
    <w:rsid w:val="00492093"/>
    <w:rsid w:val="004A3B22"/>
    <w:rsid w:val="004C62AA"/>
    <w:rsid w:val="004E3EB6"/>
    <w:rsid w:val="004E76A5"/>
    <w:rsid w:val="004F46F5"/>
    <w:rsid w:val="00525298"/>
    <w:rsid w:val="0056705D"/>
    <w:rsid w:val="00574A89"/>
    <w:rsid w:val="0058024B"/>
    <w:rsid w:val="005B15E3"/>
    <w:rsid w:val="005C232C"/>
    <w:rsid w:val="005C59E8"/>
    <w:rsid w:val="005D0AB3"/>
    <w:rsid w:val="005D1F27"/>
    <w:rsid w:val="00610D4E"/>
    <w:rsid w:val="00614EAB"/>
    <w:rsid w:val="006365F5"/>
    <w:rsid w:val="0063776F"/>
    <w:rsid w:val="006452A2"/>
    <w:rsid w:val="0065612E"/>
    <w:rsid w:val="0069793D"/>
    <w:rsid w:val="006D3788"/>
    <w:rsid w:val="006E13C1"/>
    <w:rsid w:val="0070470A"/>
    <w:rsid w:val="00745B50"/>
    <w:rsid w:val="0074619F"/>
    <w:rsid w:val="00783755"/>
    <w:rsid w:val="00783EBD"/>
    <w:rsid w:val="007D1907"/>
    <w:rsid w:val="007E4528"/>
    <w:rsid w:val="007E5906"/>
    <w:rsid w:val="007F3FD0"/>
    <w:rsid w:val="00820E02"/>
    <w:rsid w:val="00827066"/>
    <w:rsid w:val="008309EA"/>
    <w:rsid w:val="008478BA"/>
    <w:rsid w:val="00860318"/>
    <w:rsid w:val="00894BA3"/>
    <w:rsid w:val="008B2573"/>
    <w:rsid w:val="009414E6"/>
    <w:rsid w:val="00951D24"/>
    <w:rsid w:val="0095308E"/>
    <w:rsid w:val="0095626E"/>
    <w:rsid w:val="00960571"/>
    <w:rsid w:val="00967CD9"/>
    <w:rsid w:val="00983E48"/>
    <w:rsid w:val="0098400C"/>
    <w:rsid w:val="009A1507"/>
    <w:rsid w:val="009D5DC7"/>
    <w:rsid w:val="009E5617"/>
    <w:rsid w:val="009F7D91"/>
    <w:rsid w:val="00A10A86"/>
    <w:rsid w:val="00A332F7"/>
    <w:rsid w:val="00A37EED"/>
    <w:rsid w:val="00A45680"/>
    <w:rsid w:val="00A80862"/>
    <w:rsid w:val="00A91249"/>
    <w:rsid w:val="00AA4898"/>
    <w:rsid w:val="00AB03D1"/>
    <w:rsid w:val="00AC40CB"/>
    <w:rsid w:val="00AD1915"/>
    <w:rsid w:val="00AD7AD5"/>
    <w:rsid w:val="00AE01E1"/>
    <w:rsid w:val="00AE1973"/>
    <w:rsid w:val="00AE4AE7"/>
    <w:rsid w:val="00AF03AD"/>
    <w:rsid w:val="00B06766"/>
    <w:rsid w:val="00B202B9"/>
    <w:rsid w:val="00B434D9"/>
    <w:rsid w:val="00B51764"/>
    <w:rsid w:val="00B624D0"/>
    <w:rsid w:val="00B71B96"/>
    <w:rsid w:val="00B71DBB"/>
    <w:rsid w:val="00B83CB8"/>
    <w:rsid w:val="00BA1D6C"/>
    <w:rsid w:val="00BB3C58"/>
    <w:rsid w:val="00BF76E0"/>
    <w:rsid w:val="00C177FB"/>
    <w:rsid w:val="00C228D2"/>
    <w:rsid w:val="00C33A71"/>
    <w:rsid w:val="00C3520C"/>
    <w:rsid w:val="00C46081"/>
    <w:rsid w:val="00C60FA2"/>
    <w:rsid w:val="00C612E5"/>
    <w:rsid w:val="00C73C95"/>
    <w:rsid w:val="00C94F04"/>
    <w:rsid w:val="00CA4161"/>
    <w:rsid w:val="00CA5F46"/>
    <w:rsid w:val="00CD4C72"/>
    <w:rsid w:val="00D05F61"/>
    <w:rsid w:val="00D1331F"/>
    <w:rsid w:val="00D142E6"/>
    <w:rsid w:val="00D23873"/>
    <w:rsid w:val="00D26806"/>
    <w:rsid w:val="00D44181"/>
    <w:rsid w:val="00D446CF"/>
    <w:rsid w:val="00D53AFB"/>
    <w:rsid w:val="00D55E8D"/>
    <w:rsid w:val="00D61637"/>
    <w:rsid w:val="00D62627"/>
    <w:rsid w:val="00D80A18"/>
    <w:rsid w:val="00DA3DE7"/>
    <w:rsid w:val="00DA6183"/>
    <w:rsid w:val="00DA66CE"/>
    <w:rsid w:val="00DB1AF8"/>
    <w:rsid w:val="00DB6068"/>
    <w:rsid w:val="00DE2654"/>
    <w:rsid w:val="00DF0254"/>
    <w:rsid w:val="00E142AA"/>
    <w:rsid w:val="00E22325"/>
    <w:rsid w:val="00E332BE"/>
    <w:rsid w:val="00E356D3"/>
    <w:rsid w:val="00E641FC"/>
    <w:rsid w:val="00E8059F"/>
    <w:rsid w:val="00EB3061"/>
    <w:rsid w:val="00EB51A6"/>
    <w:rsid w:val="00EC0D06"/>
    <w:rsid w:val="00ED3B04"/>
    <w:rsid w:val="00ED46CE"/>
    <w:rsid w:val="00ED7ECB"/>
    <w:rsid w:val="00F41C00"/>
    <w:rsid w:val="00F853C1"/>
    <w:rsid w:val="00F90E71"/>
    <w:rsid w:val="00F95DA3"/>
    <w:rsid w:val="00FC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76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676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B15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5B30"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</Pages>
  <Words>293</Words>
  <Characters>1673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cp:lastPrinted>2013-06-19T07:42:00Z</cp:lastPrinted>
  <dcterms:created xsi:type="dcterms:W3CDTF">2013-06-18T09:08:00Z</dcterms:created>
  <dcterms:modified xsi:type="dcterms:W3CDTF">2013-08-20T04:02:00Z</dcterms:modified>
</cp:coreProperties>
</file>